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FCCF6" w14:textId="77777777" w:rsidR="00FE0CD1" w:rsidRDefault="00FE0CD1" w:rsidP="00FE0C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ROBYNS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CB6AECB" w14:textId="77777777" w:rsidR="00FE0CD1" w:rsidRDefault="00FE0CD1" w:rsidP="00FE0CD1">
      <w:pPr>
        <w:rPr>
          <w:rFonts w:ascii="Times New Roman" w:hAnsi="Times New Roman" w:cs="Times New Roman"/>
        </w:rPr>
      </w:pPr>
    </w:p>
    <w:p w14:paraId="475C68C7" w14:textId="77777777" w:rsidR="00FE0CD1" w:rsidRDefault="00FE0CD1" w:rsidP="00FE0CD1">
      <w:pPr>
        <w:rPr>
          <w:rFonts w:ascii="Times New Roman" w:hAnsi="Times New Roman" w:cs="Times New Roman"/>
        </w:rPr>
      </w:pPr>
    </w:p>
    <w:p w14:paraId="3F2C7BA0" w14:textId="77777777" w:rsidR="00FE0CD1" w:rsidRDefault="00FE0CD1" w:rsidP="00FE0C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Norton(q.v.) and his wife, Margaret(q.v.), brought a plaint of </w:t>
      </w:r>
    </w:p>
    <w:p w14:paraId="288F8118" w14:textId="77777777" w:rsidR="00FE0CD1" w:rsidRDefault="00FE0CD1" w:rsidP="00FE0C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concord against him.</w:t>
      </w:r>
    </w:p>
    <w:p w14:paraId="245832A3" w14:textId="77777777" w:rsidR="00FE0CD1" w:rsidRDefault="00FE0CD1" w:rsidP="00FE0C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74E3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69B648A" w14:textId="77777777" w:rsidR="00FE0CD1" w:rsidRDefault="00FE0CD1" w:rsidP="00FE0CD1">
      <w:pPr>
        <w:rPr>
          <w:rFonts w:ascii="Times New Roman" w:hAnsi="Times New Roman" w:cs="Times New Roman"/>
        </w:rPr>
      </w:pPr>
    </w:p>
    <w:p w14:paraId="726CED5A" w14:textId="77777777" w:rsidR="00FE0CD1" w:rsidRDefault="00FE0CD1" w:rsidP="00FE0CD1">
      <w:pPr>
        <w:rPr>
          <w:rFonts w:ascii="Times New Roman" w:hAnsi="Times New Roman" w:cs="Times New Roman"/>
        </w:rPr>
      </w:pPr>
    </w:p>
    <w:p w14:paraId="57DA9320" w14:textId="77777777" w:rsidR="00FE0CD1" w:rsidRDefault="00FE0CD1" w:rsidP="00FE0C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July 2018</w:t>
      </w:r>
    </w:p>
    <w:p w14:paraId="6668FE0F" w14:textId="77777777" w:rsidR="006B2F86" w:rsidRPr="00E71FC3" w:rsidRDefault="00FE0CD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BA76D" w14:textId="77777777" w:rsidR="00FE0CD1" w:rsidRDefault="00FE0CD1" w:rsidP="00E71FC3">
      <w:r>
        <w:separator/>
      </w:r>
    </w:p>
  </w:endnote>
  <w:endnote w:type="continuationSeparator" w:id="0">
    <w:p w14:paraId="14F8CC92" w14:textId="77777777" w:rsidR="00FE0CD1" w:rsidRDefault="00FE0CD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135A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76056" w14:textId="77777777" w:rsidR="00FE0CD1" w:rsidRDefault="00FE0CD1" w:rsidP="00E71FC3">
      <w:r>
        <w:separator/>
      </w:r>
    </w:p>
  </w:footnote>
  <w:footnote w:type="continuationSeparator" w:id="0">
    <w:p w14:paraId="72E7CA71" w14:textId="77777777" w:rsidR="00FE0CD1" w:rsidRDefault="00FE0CD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CD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E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0E0C8"/>
  <w15:chartTrackingRefBased/>
  <w15:docId w15:val="{2FD83E32-EC24-43E1-A51F-A13C1FE8C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0CD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E0C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2018-09-01T21:43:00Z</dcterms:created>
  <dcterms:modified xsi:type="dcterms:W3CDTF">2018-09-01T21:43:00Z</dcterms:modified>
</cp:coreProperties>
</file>